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134" w:rsidRDefault="00C04134" w:rsidP="005D3F0C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C04134" w:rsidRDefault="00C04134" w:rsidP="007A4299">
      <w:pPr>
        <w:spacing w:after="0" w:line="240" w:lineRule="auto"/>
        <w:jc w:val="center"/>
        <w:outlineLvl w:val="0"/>
        <w:rPr>
          <w:rFonts w:ascii="Times New Roman" w:hAnsi="Times New Roman"/>
        </w:rPr>
      </w:pPr>
    </w:p>
    <w:p w:rsidR="00C04134" w:rsidRPr="00695AEE" w:rsidRDefault="00C04134" w:rsidP="007A4299">
      <w:pPr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695AEE">
        <w:rPr>
          <w:rFonts w:ascii="Times New Roman" w:hAnsi="Times New Roman"/>
          <w:b/>
          <w:color w:val="0000FF"/>
          <w:sz w:val="24"/>
          <w:szCs w:val="24"/>
        </w:rPr>
        <w:t>АДМИНИСТРАЦИЯ</w:t>
      </w:r>
    </w:p>
    <w:p w:rsidR="00C04134" w:rsidRPr="00695AEE" w:rsidRDefault="00C04134" w:rsidP="007A4299">
      <w:pPr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695AEE">
        <w:rPr>
          <w:rFonts w:ascii="Times New Roman" w:hAnsi="Times New Roman"/>
          <w:b/>
          <w:color w:val="0000FF"/>
          <w:sz w:val="24"/>
          <w:szCs w:val="24"/>
        </w:rPr>
        <w:t>МУНИЦИПАЛЬНОГО ОБРАЗОВАНИЯ</w:t>
      </w:r>
    </w:p>
    <w:p w:rsidR="00C04134" w:rsidRPr="00695AEE" w:rsidRDefault="00C04134" w:rsidP="007A4299">
      <w:pPr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695AEE">
        <w:rPr>
          <w:rFonts w:ascii="Times New Roman" w:hAnsi="Times New Roman"/>
          <w:b/>
          <w:color w:val="0000FF"/>
          <w:sz w:val="24"/>
          <w:szCs w:val="24"/>
        </w:rPr>
        <w:t xml:space="preserve"> «КИНГИСЕППСКИЙ МУНИЦИПАЛЬНЫЙ РАЙОН»</w:t>
      </w:r>
    </w:p>
    <w:p w:rsidR="00C04134" w:rsidRPr="00695AEE" w:rsidRDefault="00C04134" w:rsidP="007A4299">
      <w:pPr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695AEE">
        <w:rPr>
          <w:rFonts w:ascii="Times New Roman" w:hAnsi="Times New Roman"/>
          <w:b/>
          <w:color w:val="0000FF"/>
          <w:sz w:val="24"/>
          <w:szCs w:val="24"/>
        </w:rPr>
        <w:t>ЛЕНИНГРАДСКОЙ ОБЛАСТИ</w:t>
      </w:r>
    </w:p>
    <w:p w:rsidR="00C04134" w:rsidRPr="00695AEE" w:rsidRDefault="00C04134" w:rsidP="007A42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04134" w:rsidRPr="00695AEE" w:rsidRDefault="00C04134" w:rsidP="007A4299">
      <w:pPr>
        <w:spacing w:after="0" w:line="240" w:lineRule="auto"/>
        <w:jc w:val="center"/>
        <w:rPr>
          <w:rFonts w:ascii="Times New Roman" w:hAnsi="Times New Roman"/>
          <w:color w:val="0000FF"/>
          <w:sz w:val="36"/>
          <w:szCs w:val="36"/>
        </w:rPr>
      </w:pPr>
      <w:r w:rsidRPr="00695AEE">
        <w:rPr>
          <w:rFonts w:ascii="Times New Roman" w:hAnsi="Times New Roman"/>
          <w:b/>
          <w:color w:val="0000FF"/>
          <w:sz w:val="36"/>
          <w:szCs w:val="36"/>
        </w:rPr>
        <w:t>П О С Т А Н О В Л Е Н И Е</w:t>
      </w:r>
    </w:p>
    <w:p w:rsidR="00C04134" w:rsidRPr="00695AEE" w:rsidRDefault="00C04134" w:rsidP="007A4299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04134" w:rsidRPr="00695AEE" w:rsidRDefault="00C04134" w:rsidP="007A4299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04134" w:rsidRDefault="00C04134" w:rsidP="007A429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95AEE">
        <w:rPr>
          <w:rFonts w:ascii="Times New Roman" w:hAnsi="Times New Roman"/>
          <w:sz w:val="28"/>
          <w:szCs w:val="28"/>
        </w:rPr>
        <w:t xml:space="preserve">  2</w:t>
      </w:r>
      <w:r>
        <w:rPr>
          <w:rFonts w:ascii="Times New Roman" w:hAnsi="Times New Roman"/>
          <w:sz w:val="28"/>
          <w:szCs w:val="28"/>
        </w:rPr>
        <w:t>3</w:t>
      </w:r>
      <w:r w:rsidRPr="00695AEE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 xml:space="preserve">6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695AEE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3344</w:t>
      </w:r>
    </w:p>
    <w:p w:rsidR="00C04134" w:rsidRDefault="00C04134" w:rsidP="005D3F0C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C04134" w:rsidRDefault="00C04134" w:rsidP="005D3F0C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C04134" w:rsidRPr="0069162F" w:rsidRDefault="00C04134" w:rsidP="00574F35">
      <w:pPr>
        <w:shd w:val="clear" w:color="auto" w:fill="FFFFFF"/>
        <w:spacing w:after="0" w:line="240" w:lineRule="auto"/>
        <w:ind w:right="4321"/>
        <w:jc w:val="both"/>
        <w:rPr>
          <w:rFonts w:ascii="Times New Roman" w:hAnsi="Times New Roman"/>
          <w:sz w:val="24"/>
          <w:szCs w:val="24"/>
        </w:rPr>
      </w:pPr>
      <w:r w:rsidRPr="0069162F">
        <w:rPr>
          <w:rFonts w:ascii="Times New Roman" w:hAnsi="Times New Roman"/>
          <w:sz w:val="24"/>
          <w:szCs w:val="24"/>
        </w:rPr>
        <w:t xml:space="preserve">О внесении изменений в </w:t>
      </w:r>
      <w:r>
        <w:rPr>
          <w:rFonts w:ascii="Times New Roman" w:hAnsi="Times New Roman"/>
          <w:sz w:val="24"/>
          <w:szCs w:val="24"/>
        </w:rPr>
        <w:t>п</w:t>
      </w:r>
      <w:r w:rsidRPr="00C67D42">
        <w:rPr>
          <w:rFonts w:ascii="Times New Roman" w:hAnsi="Times New Roman"/>
          <w:sz w:val="24"/>
          <w:szCs w:val="24"/>
        </w:rPr>
        <w:t>остановлени</w:t>
      </w:r>
      <w:r>
        <w:rPr>
          <w:rFonts w:ascii="Times New Roman" w:hAnsi="Times New Roman"/>
          <w:sz w:val="24"/>
          <w:szCs w:val="24"/>
        </w:rPr>
        <w:t>е</w:t>
      </w:r>
      <w:r w:rsidRPr="00C67D42">
        <w:rPr>
          <w:rFonts w:ascii="Times New Roman" w:hAnsi="Times New Roman"/>
          <w:sz w:val="24"/>
          <w:szCs w:val="24"/>
        </w:rPr>
        <w:t xml:space="preserve"> администрации МО «Кингисеппский муниципальный район»</w:t>
      </w:r>
      <w:r>
        <w:rPr>
          <w:sz w:val="24"/>
          <w:szCs w:val="24"/>
        </w:rPr>
        <w:t xml:space="preserve"> </w:t>
      </w:r>
      <w:r w:rsidRPr="0069162F">
        <w:rPr>
          <w:rFonts w:ascii="Times New Roman" w:hAnsi="Times New Roman"/>
          <w:sz w:val="24"/>
          <w:szCs w:val="24"/>
        </w:rPr>
        <w:t xml:space="preserve"> от 12.11.2013 года № 3059 «Об утверждении муниципальной программы «Социальная поддержка отдельных категорий граждан в Кингис</w:t>
      </w:r>
      <w:r>
        <w:rPr>
          <w:rFonts w:ascii="Times New Roman" w:hAnsi="Times New Roman"/>
          <w:sz w:val="24"/>
          <w:szCs w:val="24"/>
        </w:rPr>
        <w:t xml:space="preserve">еппском муниципальном районе» </w:t>
      </w:r>
    </w:p>
    <w:p w:rsidR="00C04134" w:rsidRDefault="00C04134" w:rsidP="00574F35">
      <w:pPr>
        <w:shd w:val="clear" w:color="auto" w:fill="FFFFFF"/>
        <w:spacing w:after="0" w:line="240" w:lineRule="auto"/>
        <w:ind w:left="828" w:right="4321"/>
        <w:jc w:val="both"/>
        <w:rPr>
          <w:rFonts w:ascii="Times New Roman" w:hAnsi="Times New Roman"/>
          <w:sz w:val="24"/>
          <w:szCs w:val="24"/>
        </w:rPr>
      </w:pPr>
    </w:p>
    <w:p w:rsidR="00C04134" w:rsidRDefault="00C04134" w:rsidP="00574F35">
      <w:pPr>
        <w:shd w:val="clear" w:color="auto" w:fill="FFFFFF"/>
        <w:spacing w:after="0" w:line="240" w:lineRule="auto"/>
        <w:ind w:firstLine="414"/>
        <w:jc w:val="both"/>
        <w:rPr>
          <w:rFonts w:ascii="Times New Roman" w:hAnsi="Times New Roman"/>
          <w:sz w:val="28"/>
          <w:szCs w:val="28"/>
        </w:rPr>
      </w:pPr>
      <w:r w:rsidRPr="00574F35">
        <w:rPr>
          <w:rFonts w:ascii="Times New Roman" w:hAnsi="Times New Roman"/>
          <w:spacing w:val="-1"/>
          <w:sz w:val="28"/>
          <w:szCs w:val="28"/>
        </w:rPr>
        <w:t>В  соответствии со статьей 179 Бюджетного кодекса Российской Федерации, постановлени</w:t>
      </w:r>
      <w:r>
        <w:rPr>
          <w:rFonts w:ascii="Times New Roman" w:hAnsi="Times New Roman"/>
          <w:spacing w:val="-1"/>
          <w:sz w:val="28"/>
          <w:szCs w:val="28"/>
        </w:rPr>
        <w:t>ями</w:t>
      </w:r>
      <w:r w:rsidRPr="00574F35">
        <w:rPr>
          <w:rFonts w:ascii="Times New Roman" w:hAnsi="Times New Roman"/>
          <w:spacing w:val="-1"/>
          <w:sz w:val="28"/>
          <w:szCs w:val="28"/>
        </w:rPr>
        <w:t xml:space="preserve">  администрации МО «Кингисеппский муниципальный район» от 26.08.2013 года № 2130 «Об утверждении Порядка разработки, реализации и оценки эффективности муниципальных программ МО «Кингисеппский муниципальный район»</w:t>
      </w:r>
      <w:r>
        <w:rPr>
          <w:rFonts w:ascii="Times New Roman" w:hAnsi="Times New Roman"/>
          <w:spacing w:val="-1"/>
          <w:sz w:val="28"/>
          <w:szCs w:val="28"/>
        </w:rPr>
        <w:t xml:space="preserve"> (с изменениями)</w:t>
      </w:r>
      <w:r w:rsidRPr="00574F35">
        <w:rPr>
          <w:rFonts w:ascii="Times New Roman" w:hAnsi="Times New Roman"/>
          <w:spacing w:val="-1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 xml:space="preserve">от 09.11.2015 года № 2477 «Об утверждении перечня муниципальных программ  МО </w:t>
      </w:r>
      <w:r w:rsidRPr="00574F35">
        <w:rPr>
          <w:rFonts w:ascii="Times New Roman" w:hAnsi="Times New Roman"/>
          <w:spacing w:val="-1"/>
          <w:sz w:val="28"/>
          <w:szCs w:val="28"/>
        </w:rPr>
        <w:t>«Кингисеппский муниципальный район»</w:t>
      </w:r>
      <w:r>
        <w:rPr>
          <w:rFonts w:ascii="Times New Roman" w:hAnsi="Times New Roman"/>
          <w:spacing w:val="-1"/>
          <w:sz w:val="28"/>
          <w:szCs w:val="28"/>
        </w:rPr>
        <w:t xml:space="preserve">,  </w:t>
      </w:r>
      <w:r w:rsidRPr="00574F35">
        <w:rPr>
          <w:rFonts w:ascii="Times New Roman" w:hAnsi="Times New Roman"/>
          <w:sz w:val="28"/>
          <w:szCs w:val="28"/>
        </w:rPr>
        <w:t>администрация</w:t>
      </w:r>
    </w:p>
    <w:p w:rsidR="00C04134" w:rsidRPr="00607C50" w:rsidRDefault="00C04134" w:rsidP="00574F35">
      <w:pPr>
        <w:shd w:val="clear" w:color="auto" w:fill="FFFFFF"/>
        <w:spacing w:after="0" w:line="240" w:lineRule="auto"/>
        <w:ind w:firstLine="414"/>
        <w:jc w:val="both"/>
        <w:rPr>
          <w:rFonts w:ascii="Times New Roman" w:hAnsi="Times New Roman"/>
          <w:sz w:val="14"/>
          <w:szCs w:val="28"/>
        </w:rPr>
      </w:pPr>
    </w:p>
    <w:p w:rsidR="00C04134" w:rsidRDefault="00C04134" w:rsidP="00574F3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74F35">
        <w:rPr>
          <w:rFonts w:ascii="Times New Roman" w:hAnsi="Times New Roman"/>
          <w:b/>
          <w:sz w:val="28"/>
          <w:szCs w:val="28"/>
        </w:rPr>
        <w:t>п о с т а н о в л я е т:</w:t>
      </w:r>
    </w:p>
    <w:p w:rsidR="00C04134" w:rsidRPr="00607C50" w:rsidRDefault="00C04134" w:rsidP="00574F3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14"/>
          <w:szCs w:val="28"/>
        </w:rPr>
      </w:pPr>
    </w:p>
    <w:p w:rsidR="00C04134" w:rsidRDefault="00C04134" w:rsidP="000C5D6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574F35">
        <w:rPr>
          <w:rFonts w:ascii="Times New Roman" w:hAnsi="Times New Roman"/>
          <w:sz w:val="28"/>
          <w:szCs w:val="28"/>
        </w:rPr>
        <w:t xml:space="preserve"> 1. </w:t>
      </w:r>
      <w:r w:rsidRPr="00105D50">
        <w:rPr>
          <w:rFonts w:ascii="Times New Roman" w:hAnsi="Times New Roman"/>
          <w:sz w:val="28"/>
          <w:szCs w:val="28"/>
        </w:rPr>
        <w:t xml:space="preserve">Внести </w:t>
      </w:r>
      <w:r>
        <w:rPr>
          <w:rFonts w:ascii="Times New Roman" w:hAnsi="Times New Roman"/>
          <w:sz w:val="28"/>
          <w:szCs w:val="28"/>
        </w:rPr>
        <w:t xml:space="preserve">изменения </w:t>
      </w:r>
      <w:r w:rsidRPr="00105D5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105D50">
        <w:rPr>
          <w:rFonts w:ascii="Times New Roman" w:hAnsi="Times New Roman"/>
          <w:sz w:val="28"/>
          <w:szCs w:val="28"/>
        </w:rPr>
        <w:t>остановлени</w:t>
      </w:r>
      <w:r>
        <w:rPr>
          <w:rFonts w:ascii="Times New Roman" w:hAnsi="Times New Roman"/>
          <w:sz w:val="28"/>
          <w:szCs w:val="28"/>
        </w:rPr>
        <w:t>е</w:t>
      </w:r>
      <w:r w:rsidRPr="00105D50">
        <w:rPr>
          <w:rFonts w:ascii="Times New Roman" w:hAnsi="Times New Roman"/>
          <w:sz w:val="28"/>
          <w:szCs w:val="28"/>
        </w:rPr>
        <w:t xml:space="preserve"> администрации МО «Кингисеппский муниципальный район» от 12.11.2013 года</w:t>
      </w:r>
      <w:r w:rsidRPr="0069162F">
        <w:rPr>
          <w:rFonts w:ascii="Times New Roman" w:hAnsi="Times New Roman"/>
          <w:sz w:val="28"/>
          <w:szCs w:val="28"/>
        </w:rPr>
        <w:t xml:space="preserve"> № 3059 «Об утверждении муниципальной программы «Социальная поддержка отдельных категорий граждан в Кингисеппском муниципальном районе» </w:t>
      </w:r>
      <w:r>
        <w:rPr>
          <w:rFonts w:ascii="Times New Roman" w:hAnsi="Times New Roman"/>
          <w:sz w:val="28"/>
          <w:szCs w:val="28"/>
        </w:rPr>
        <w:t xml:space="preserve">(с изменениями, внесенными постановлениями администрации МО «Кингисеппский муниципальный район» от </w:t>
      </w:r>
      <w:r w:rsidRPr="00607C50">
        <w:rPr>
          <w:rFonts w:ascii="Times New Roman" w:hAnsi="Times New Roman"/>
          <w:sz w:val="28"/>
          <w:szCs w:val="28"/>
        </w:rPr>
        <w:t>21.05.2014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607C50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7C50">
        <w:rPr>
          <w:rFonts w:ascii="Times New Roman" w:hAnsi="Times New Roman"/>
          <w:sz w:val="28"/>
          <w:szCs w:val="28"/>
        </w:rPr>
        <w:t>1147, от 28.08.2014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607C50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7C50">
        <w:rPr>
          <w:rFonts w:ascii="Times New Roman" w:hAnsi="Times New Roman"/>
          <w:sz w:val="28"/>
          <w:szCs w:val="28"/>
        </w:rPr>
        <w:t xml:space="preserve">2191, от 11.11.2014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607C50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7C50">
        <w:rPr>
          <w:rFonts w:ascii="Times New Roman" w:hAnsi="Times New Roman"/>
          <w:sz w:val="28"/>
          <w:szCs w:val="28"/>
        </w:rPr>
        <w:t>3014</w:t>
      </w:r>
      <w:r>
        <w:rPr>
          <w:rFonts w:ascii="Times New Roman" w:hAnsi="Times New Roman"/>
          <w:sz w:val="28"/>
          <w:szCs w:val="28"/>
        </w:rPr>
        <w:t>, от 29.06.2015 года № 1466, от 22.12.2015 года № 2842, от 06.05.2016 года № 1038),  согласно приложению.</w:t>
      </w:r>
    </w:p>
    <w:p w:rsidR="00C04134" w:rsidRPr="00574F35" w:rsidRDefault="00C04134" w:rsidP="00574F35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     2.  </w:t>
      </w:r>
      <w:r w:rsidRPr="00574F35">
        <w:rPr>
          <w:rFonts w:ascii="Times New Roman" w:hAnsi="Times New Roman"/>
          <w:spacing w:val="-5"/>
          <w:sz w:val="28"/>
          <w:szCs w:val="28"/>
        </w:rPr>
        <w:t>Разместить постановление на официальном сайте администрации МО «Кин</w:t>
      </w:r>
      <w:r>
        <w:rPr>
          <w:rFonts w:ascii="Times New Roman" w:hAnsi="Times New Roman"/>
          <w:spacing w:val="-5"/>
          <w:sz w:val="28"/>
          <w:szCs w:val="28"/>
        </w:rPr>
        <w:t>гисеппский муниципальный район»</w:t>
      </w:r>
      <w:r w:rsidRPr="00574F35">
        <w:rPr>
          <w:rFonts w:ascii="Times New Roman" w:hAnsi="Times New Roman"/>
          <w:spacing w:val="-5"/>
          <w:sz w:val="28"/>
          <w:szCs w:val="28"/>
        </w:rPr>
        <w:t>.</w:t>
      </w:r>
    </w:p>
    <w:p w:rsidR="00C04134" w:rsidRPr="00574F35" w:rsidRDefault="00C04134" w:rsidP="00574F3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</w:t>
      </w:r>
      <w:r w:rsidRPr="00574F35">
        <w:rPr>
          <w:rFonts w:ascii="Times New Roman" w:hAnsi="Times New Roman"/>
          <w:sz w:val="28"/>
          <w:szCs w:val="28"/>
        </w:rPr>
        <w:t xml:space="preserve">. </w:t>
      </w:r>
      <w:r w:rsidRPr="00574F35">
        <w:rPr>
          <w:rFonts w:ascii="Times New Roman" w:hAnsi="Times New Roman"/>
          <w:spacing w:val="-5"/>
          <w:sz w:val="28"/>
          <w:szCs w:val="28"/>
        </w:rPr>
        <w:t xml:space="preserve"> Контроль за исполнением постановления возложить на заместителя главы </w:t>
      </w:r>
    </w:p>
    <w:p w:rsidR="00C04134" w:rsidRPr="00574F35" w:rsidRDefault="00C04134" w:rsidP="00574F35">
      <w:pPr>
        <w:shd w:val="clear" w:color="auto" w:fill="FFFFFF"/>
        <w:tabs>
          <w:tab w:val="left" w:pos="5098"/>
        </w:tabs>
        <w:spacing w:after="0" w:line="240" w:lineRule="auto"/>
        <w:jc w:val="both"/>
        <w:rPr>
          <w:rFonts w:ascii="Times New Roman" w:hAnsi="Times New Roman"/>
          <w:spacing w:val="-5"/>
          <w:sz w:val="28"/>
          <w:szCs w:val="28"/>
        </w:rPr>
      </w:pPr>
      <w:r w:rsidRPr="00574F35">
        <w:rPr>
          <w:rFonts w:ascii="Times New Roman" w:hAnsi="Times New Roman"/>
          <w:spacing w:val="-5"/>
          <w:sz w:val="28"/>
          <w:szCs w:val="28"/>
        </w:rPr>
        <w:t>администрации по социальным вопросам  С.И. Шлемову.</w:t>
      </w:r>
    </w:p>
    <w:p w:rsidR="00C04134" w:rsidRPr="00574F35" w:rsidRDefault="00C04134" w:rsidP="00574F35">
      <w:pPr>
        <w:shd w:val="clear" w:color="auto" w:fill="FFFFFF"/>
        <w:tabs>
          <w:tab w:val="left" w:pos="5098"/>
        </w:tabs>
        <w:spacing w:after="0" w:line="240" w:lineRule="auto"/>
        <w:ind w:left="765"/>
        <w:rPr>
          <w:rFonts w:ascii="Times New Roman" w:hAnsi="Times New Roman"/>
          <w:spacing w:val="-5"/>
          <w:sz w:val="28"/>
          <w:szCs w:val="28"/>
        </w:rPr>
      </w:pPr>
    </w:p>
    <w:p w:rsidR="00C04134" w:rsidRPr="00743993" w:rsidRDefault="00C04134" w:rsidP="000C5D64">
      <w:pPr>
        <w:shd w:val="clear" w:color="auto" w:fill="FFFFFF"/>
        <w:tabs>
          <w:tab w:val="left" w:pos="5098"/>
        </w:tabs>
        <w:spacing w:after="0" w:line="240" w:lineRule="auto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>Глава  администрации                                                                                    В.Э. Гешеле</w:t>
      </w:r>
    </w:p>
    <w:p w:rsidR="00C04134" w:rsidRDefault="00C04134" w:rsidP="000C5D64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4134" w:rsidRPr="00D5582B" w:rsidRDefault="00C04134" w:rsidP="00574F35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/>
        </w:rPr>
      </w:pPr>
      <w:r w:rsidRPr="00D5582B">
        <w:rPr>
          <w:rFonts w:ascii="Times New Roman" w:hAnsi="Times New Roman"/>
        </w:rPr>
        <w:t>Ефимова, 22849</w:t>
      </w:r>
    </w:p>
    <w:p w:rsidR="00C04134" w:rsidRPr="00D5582B" w:rsidRDefault="00C04134" w:rsidP="00574F35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/>
          <w:b/>
        </w:rPr>
      </w:pPr>
      <w:r w:rsidRPr="00D5582B">
        <w:rPr>
          <w:rFonts w:ascii="Times New Roman" w:hAnsi="Times New Roman"/>
        </w:rPr>
        <w:t xml:space="preserve">8 экз., </w:t>
      </w:r>
      <w:r>
        <w:rPr>
          <w:rFonts w:ascii="Times New Roman" w:hAnsi="Times New Roman"/>
        </w:rPr>
        <w:t>16</w:t>
      </w:r>
      <w:r w:rsidRPr="00D5582B">
        <w:rPr>
          <w:rFonts w:ascii="Times New Roman" w:hAnsi="Times New Roman"/>
        </w:rPr>
        <w:t>.</w:t>
      </w:r>
      <w:r>
        <w:rPr>
          <w:rFonts w:ascii="Times New Roman" w:hAnsi="Times New Roman"/>
        </w:rPr>
        <w:t>12</w:t>
      </w:r>
      <w:r w:rsidRPr="00D5582B">
        <w:rPr>
          <w:rFonts w:ascii="Times New Roman" w:hAnsi="Times New Roman"/>
        </w:rPr>
        <w:t xml:space="preserve">.2016 </w:t>
      </w:r>
    </w:p>
    <w:sectPr w:rsidR="00C04134" w:rsidRPr="00D5582B" w:rsidSect="00AF33A9">
      <w:pgSz w:w="11906" w:h="16838"/>
      <w:pgMar w:top="958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134" w:rsidRDefault="00C04134" w:rsidP="006074D6">
      <w:pPr>
        <w:spacing w:after="0" w:line="240" w:lineRule="auto"/>
      </w:pPr>
      <w:r>
        <w:separator/>
      </w:r>
    </w:p>
  </w:endnote>
  <w:endnote w:type="continuationSeparator" w:id="0">
    <w:p w:rsidR="00C04134" w:rsidRDefault="00C04134" w:rsidP="00607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134" w:rsidRDefault="00C04134" w:rsidP="006074D6">
      <w:pPr>
        <w:spacing w:after="0" w:line="240" w:lineRule="auto"/>
      </w:pPr>
      <w:r>
        <w:separator/>
      </w:r>
    </w:p>
  </w:footnote>
  <w:footnote w:type="continuationSeparator" w:id="0">
    <w:p w:rsidR="00C04134" w:rsidRDefault="00C04134" w:rsidP="006074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A5E78"/>
    <w:multiLevelType w:val="hybridMultilevel"/>
    <w:tmpl w:val="B36003C6"/>
    <w:lvl w:ilvl="0" w:tplc="87E6E8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F85105"/>
    <w:multiLevelType w:val="hybridMultilevel"/>
    <w:tmpl w:val="E1DEA2A4"/>
    <w:lvl w:ilvl="0" w:tplc="87E6E8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0865"/>
    <w:rsid w:val="00022596"/>
    <w:rsid w:val="000423C9"/>
    <w:rsid w:val="000826EC"/>
    <w:rsid w:val="00087DDC"/>
    <w:rsid w:val="000931FF"/>
    <w:rsid w:val="000C5D64"/>
    <w:rsid w:val="000D5653"/>
    <w:rsid w:val="000F350A"/>
    <w:rsid w:val="00105D50"/>
    <w:rsid w:val="001451AC"/>
    <w:rsid w:val="00153E38"/>
    <w:rsid w:val="0016454B"/>
    <w:rsid w:val="00174BF9"/>
    <w:rsid w:val="0017786E"/>
    <w:rsid w:val="00191B4E"/>
    <w:rsid w:val="0019331A"/>
    <w:rsid w:val="001A2241"/>
    <w:rsid w:val="001A53BD"/>
    <w:rsid w:val="001E49CF"/>
    <w:rsid w:val="001F3A5C"/>
    <w:rsid w:val="001F6485"/>
    <w:rsid w:val="00222ECF"/>
    <w:rsid w:val="00241837"/>
    <w:rsid w:val="002652C7"/>
    <w:rsid w:val="00282F79"/>
    <w:rsid w:val="002923D7"/>
    <w:rsid w:val="00295621"/>
    <w:rsid w:val="002A3A73"/>
    <w:rsid w:val="002A532C"/>
    <w:rsid w:val="002D1C7E"/>
    <w:rsid w:val="002E10EA"/>
    <w:rsid w:val="002E7C7B"/>
    <w:rsid w:val="002F1B79"/>
    <w:rsid w:val="00305AD7"/>
    <w:rsid w:val="00306581"/>
    <w:rsid w:val="003158FF"/>
    <w:rsid w:val="00327BA2"/>
    <w:rsid w:val="0036363D"/>
    <w:rsid w:val="00370CC4"/>
    <w:rsid w:val="00372613"/>
    <w:rsid w:val="003872E3"/>
    <w:rsid w:val="00396E9C"/>
    <w:rsid w:val="003A6216"/>
    <w:rsid w:val="003A7531"/>
    <w:rsid w:val="003B1E69"/>
    <w:rsid w:val="003D32F0"/>
    <w:rsid w:val="003F693C"/>
    <w:rsid w:val="004448C1"/>
    <w:rsid w:val="00450865"/>
    <w:rsid w:val="00456B21"/>
    <w:rsid w:val="00464D23"/>
    <w:rsid w:val="00472B2C"/>
    <w:rsid w:val="004911D4"/>
    <w:rsid w:val="004A7ABE"/>
    <w:rsid w:val="004B6FA0"/>
    <w:rsid w:val="004D6C53"/>
    <w:rsid w:val="004E576B"/>
    <w:rsid w:val="004F481F"/>
    <w:rsid w:val="00527BB3"/>
    <w:rsid w:val="0053613C"/>
    <w:rsid w:val="00574F35"/>
    <w:rsid w:val="005830E1"/>
    <w:rsid w:val="005851E8"/>
    <w:rsid w:val="00586C4B"/>
    <w:rsid w:val="00590421"/>
    <w:rsid w:val="00591017"/>
    <w:rsid w:val="00595112"/>
    <w:rsid w:val="005A4B9C"/>
    <w:rsid w:val="005C5CD3"/>
    <w:rsid w:val="005C693C"/>
    <w:rsid w:val="005D0AD6"/>
    <w:rsid w:val="005D3F0C"/>
    <w:rsid w:val="005D47F2"/>
    <w:rsid w:val="0060350E"/>
    <w:rsid w:val="006055B5"/>
    <w:rsid w:val="006071F6"/>
    <w:rsid w:val="006074D6"/>
    <w:rsid w:val="00607B17"/>
    <w:rsid w:val="00607C50"/>
    <w:rsid w:val="00634309"/>
    <w:rsid w:val="00643858"/>
    <w:rsid w:val="00651229"/>
    <w:rsid w:val="00654744"/>
    <w:rsid w:val="00660965"/>
    <w:rsid w:val="00663277"/>
    <w:rsid w:val="0069162F"/>
    <w:rsid w:val="00695AEE"/>
    <w:rsid w:val="006A0921"/>
    <w:rsid w:val="006B5AF1"/>
    <w:rsid w:val="006C4030"/>
    <w:rsid w:val="0070495C"/>
    <w:rsid w:val="007067AE"/>
    <w:rsid w:val="00713296"/>
    <w:rsid w:val="00734812"/>
    <w:rsid w:val="00740AEC"/>
    <w:rsid w:val="00743993"/>
    <w:rsid w:val="0075133A"/>
    <w:rsid w:val="00765BF5"/>
    <w:rsid w:val="00790E38"/>
    <w:rsid w:val="00792916"/>
    <w:rsid w:val="00795D5D"/>
    <w:rsid w:val="007A4299"/>
    <w:rsid w:val="007D220E"/>
    <w:rsid w:val="007E77F3"/>
    <w:rsid w:val="007F2165"/>
    <w:rsid w:val="0080388D"/>
    <w:rsid w:val="00847F3D"/>
    <w:rsid w:val="00882EE1"/>
    <w:rsid w:val="008A3348"/>
    <w:rsid w:val="008A59C0"/>
    <w:rsid w:val="00956571"/>
    <w:rsid w:val="009867E7"/>
    <w:rsid w:val="00990779"/>
    <w:rsid w:val="009B3094"/>
    <w:rsid w:val="009B5A5D"/>
    <w:rsid w:val="009C0E98"/>
    <w:rsid w:val="00A02478"/>
    <w:rsid w:val="00A15E80"/>
    <w:rsid w:val="00A24550"/>
    <w:rsid w:val="00A25808"/>
    <w:rsid w:val="00A624EC"/>
    <w:rsid w:val="00A6512F"/>
    <w:rsid w:val="00A83F87"/>
    <w:rsid w:val="00A848F0"/>
    <w:rsid w:val="00AD57FF"/>
    <w:rsid w:val="00AF33A9"/>
    <w:rsid w:val="00B10F92"/>
    <w:rsid w:val="00B22554"/>
    <w:rsid w:val="00B2356D"/>
    <w:rsid w:val="00B31003"/>
    <w:rsid w:val="00B454FC"/>
    <w:rsid w:val="00B70DFB"/>
    <w:rsid w:val="00B80C7A"/>
    <w:rsid w:val="00B90D3B"/>
    <w:rsid w:val="00BB339A"/>
    <w:rsid w:val="00BC570E"/>
    <w:rsid w:val="00C02301"/>
    <w:rsid w:val="00C04134"/>
    <w:rsid w:val="00C13EBC"/>
    <w:rsid w:val="00C33283"/>
    <w:rsid w:val="00C35D05"/>
    <w:rsid w:val="00C52728"/>
    <w:rsid w:val="00C55F11"/>
    <w:rsid w:val="00C56435"/>
    <w:rsid w:val="00C67D42"/>
    <w:rsid w:val="00C71BF9"/>
    <w:rsid w:val="00CA4D8F"/>
    <w:rsid w:val="00CC052C"/>
    <w:rsid w:val="00CC31CE"/>
    <w:rsid w:val="00CE097C"/>
    <w:rsid w:val="00CF4B58"/>
    <w:rsid w:val="00D05A88"/>
    <w:rsid w:val="00D17BD7"/>
    <w:rsid w:val="00D26557"/>
    <w:rsid w:val="00D5582B"/>
    <w:rsid w:val="00D92F5F"/>
    <w:rsid w:val="00D9728F"/>
    <w:rsid w:val="00DF1725"/>
    <w:rsid w:val="00DF5545"/>
    <w:rsid w:val="00E12174"/>
    <w:rsid w:val="00E21CCA"/>
    <w:rsid w:val="00E3713F"/>
    <w:rsid w:val="00E56666"/>
    <w:rsid w:val="00E96CF0"/>
    <w:rsid w:val="00EB103E"/>
    <w:rsid w:val="00EC45BD"/>
    <w:rsid w:val="00ED13AE"/>
    <w:rsid w:val="00EE3AD9"/>
    <w:rsid w:val="00F06501"/>
    <w:rsid w:val="00F14216"/>
    <w:rsid w:val="00F16F8D"/>
    <w:rsid w:val="00F34BDA"/>
    <w:rsid w:val="00F408E4"/>
    <w:rsid w:val="00F46F28"/>
    <w:rsid w:val="00F511A8"/>
    <w:rsid w:val="00F6799B"/>
    <w:rsid w:val="00FD0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3B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350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607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074D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07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074D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564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268</Words>
  <Characters>1532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МО «Кингисеппский муниципальный район»  от 12</dc:title>
  <dc:subject/>
  <dc:creator>julia</dc:creator>
  <cp:keywords/>
  <dc:description/>
  <cp:lastModifiedBy>Юлия</cp:lastModifiedBy>
  <cp:revision>5</cp:revision>
  <cp:lastPrinted>2016-05-04T09:23:00Z</cp:lastPrinted>
  <dcterms:created xsi:type="dcterms:W3CDTF">2016-09-16T09:09:00Z</dcterms:created>
  <dcterms:modified xsi:type="dcterms:W3CDTF">2017-01-26T11:12:00Z</dcterms:modified>
</cp:coreProperties>
</file>